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0DCF557D" w14:textId="77777777" w:rsidTr="00987DB5">
        <w:tc>
          <w:tcPr>
            <w:tcW w:w="9498" w:type="dxa"/>
          </w:tcPr>
          <w:p w14:paraId="0DCF557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DCF5593" wp14:editId="0DCF559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CF5579" w14:textId="3C7EF7DC" w:rsidR="00A30AF1" w:rsidRPr="00053BD0" w:rsidRDefault="00A30AF1" w:rsidP="00A30AF1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АДМИНИСТР</w:t>
            </w:r>
            <w:r w:rsidR="00324701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АЦИЯ МУНИЦИПАЛЬНОГО ОБРАЗОВАНИЯ</w:t>
            </w:r>
          </w:p>
          <w:p w14:paraId="0DCF557A" w14:textId="77777777" w:rsidR="00A30AF1" w:rsidRDefault="00A30AF1" w:rsidP="00A30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0DCF557B" w14:textId="77777777" w:rsidR="00053BD0" w:rsidRPr="00053BD0" w:rsidRDefault="00A30AF1" w:rsidP="00A30AF1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0DCF557C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0DCF557E" w14:textId="53454D62" w:rsidR="0033636C" w:rsidRPr="0005320F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05320F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2A1F31">
            <w:rPr>
              <w:rFonts w:ascii="Times New Roman" w:hAnsi="Times New Roman"/>
              <w:sz w:val="28"/>
              <w:szCs w:val="28"/>
            </w:rPr>
            <w:t>12 мая 2026 года</w:t>
          </w:r>
        </w:sdtContent>
      </w:sdt>
      <w:r w:rsidRPr="0005320F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u w:val="single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bookmarkStart w:id="0" w:name="_GoBack"/>
          <w:r w:rsidR="002A1F31" w:rsidRPr="002A1F31">
            <w:rPr>
              <w:rFonts w:ascii="Times New Roman" w:hAnsi="Times New Roman"/>
              <w:sz w:val="28"/>
              <w:szCs w:val="28"/>
            </w:rPr>
            <w:t>267</w:t>
          </w:r>
          <w:bookmarkEnd w:id="0"/>
        </w:sdtContent>
      </w:sdt>
    </w:p>
    <w:p w14:paraId="0DCF557F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4C3E9764" w14:textId="79072F35" w:rsidR="00954458" w:rsidRDefault="00954458" w:rsidP="0005320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2593D">
        <w:rPr>
          <w:rFonts w:ascii="Times New Roman" w:hAnsi="Times New Roman"/>
          <w:b/>
          <w:bCs/>
          <w:sz w:val="28"/>
          <w:szCs w:val="28"/>
        </w:rPr>
        <w:t xml:space="preserve">О внесении изменений в </w:t>
      </w:r>
      <w:r w:rsidR="00A1281D" w:rsidRPr="00A1281D">
        <w:rPr>
          <w:rFonts w:ascii="Times New Roman" w:hAnsi="Times New Roman"/>
          <w:b/>
          <w:bCs/>
          <w:sz w:val="28"/>
          <w:szCs w:val="28"/>
        </w:rPr>
        <w:t xml:space="preserve">постановление администрации </w:t>
      </w:r>
      <w:r w:rsidR="0005320F">
        <w:rPr>
          <w:rFonts w:ascii="Times New Roman" w:hAnsi="Times New Roman"/>
          <w:b/>
          <w:bCs/>
          <w:sz w:val="28"/>
          <w:szCs w:val="28"/>
        </w:rPr>
        <w:br/>
      </w:r>
      <w:r w:rsidR="00A1281D" w:rsidRPr="00A1281D">
        <w:rPr>
          <w:rFonts w:ascii="Times New Roman" w:hAnsi="Times New Roman"/>
          <w:b/>
          <w:bCs/>
          <w:sz w:val="28"/>
          <w:szCs w:val="28"/>
        </w:rPr>
        <w:t xml:space="preserve">муниципального образования Ногликский муниципальный округ Сахалинской области от 18.06.2025 № 395 </w:t>
      </w:r>
      <w:r w:rsidR="0005320F">
        <w:rPr>
          <w:rFonts w:ascii="Times New Roman" w:hAnsi="Times New Roman"/>
          <w:b/>
          <w:bCs/>
          <w:sz w:val="28"/>
          <w:szCs w:val="28"/>
        </w:rPr>
        <w:br/>
      </w:r>
      <w:r w:rsidR="00A1281D" w:rsidRPr="00A1281D">
        <w:rPr>
          <w:rFonts w:ascii="Times New Roman" w:hAnsi="Times New Roman"/>
          <w:b/>
          <w:bCs/>
          <w:sz w:val="28"/>
          <w:szCs w:val="28"/>
        </w:rPr>
        <w:t xml:space="preserve">«Об утверждении </w:t>
      </w:r>
      <w:r w:rsidR="00A1281D">
        <w:rPr>
          <w:rFonts w:ascii="Times New Roman" w:hAnsi="Times New Roman"/>
          <w:b/>
          <w:bCs/>
          <w:sz w:val="28"/>
          <w:szCs w:val="28"/>
        </w:rPr>
        <w:t>муниципальной программы</w:t>
      </w:r>
    </w:p>
    <w:p w14:paraId="1842B930" w14:textId="23AAF194" w:rsidR="00954458" w:rsidRPr="00E2593D" w:rsidRDefault="00954458" w:rsidP="0005320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</w:t>
      </w:r>
      <w:r w:rsidRPr="00D463E8">
        <w:rPr>
          <w:rFonts w:ascii="Times New Roman" w:hAnsi="Times New Roman"/>
          <w:b/>
          <w:bCs/>
          <w:sz w:val="28"/>
          <w:szCs w:val="28"/>
        </w:rPr>
        <w:t xml:space="preserve">Совершенствование системы муниципального управления </w:t>
      </w:r>
      <w:r w:rsidR="0005320F">
        <w:rPr>
          <w:rFonts w:ascii="Times New Roman" w:hAnsi="Times New Roman"/>
          <w:b/>
          <w:bCs/>
          <w:sz w:val="28"/>
          <w:szCs w:val="28"/>
        </w:rPr>
        <w:br/>
      </w:r>
      <w:r w:rsidRPr="00D463E8">
        <w:rPr>
          <w:rFonts w:ascii="Times New Roman" w:hAnsi="Times New Roman"/>
          <w:b/>
          <w:bCs/>
          <w:sz w:val="28"/>
          <w:szCs w:val="28"/>
        </w:rPr>
        <w:t>в муниципальном образовании Ногликский муниципальный округ Сахалинской области</w:t>
      </w:r>
      <w:r>
        <w:rPr>
          <w:rFonts w:ascii="Times New Roman" w:hAnsi="Times New Roman"/>
          <w:b/>
          <w:bCs/>
          <w:sz w:val="28"/>
          <w:szCs w:val="28"/>
        </w:rPr>
        <w:t>»</w:t>
      </w:r>
    </w:p>
    <w:p w14:paraId="52C72DEB" w14:textId="77777777" w:rsidR="00954458" w:rsidRPr="00BA63F7" w:rsidRDefault="00954458" w:rsidP="0005320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E397526" w14:textId="7B9630D3" w:rsidR="00954458" w:rsidRPr="00616695" w:rsidRDefault="00A1281D" w:rsidP="000532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целях приведения ресурсного обеспечения муниципальной программы «</w:t>
      </w:r>
      <w:r w:rsidRPr="005D6FCA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Совершенствование системы муниципального управления </w:t>
      </w:r>
      <w:r w:rsidR="0005320F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D6FCA">
        <w:rPr>
          <w:rFonts w:ascii="Times New Roman" w:eastAsia="Times New Roman" w:hAnsi="Times New Roman"/>
          <w:sz w:val="28"/>
          <w:szCs w:val="28"/>
          <w:lang w:eastAsia="ru-RU"/>
        </w:rPr>
        <w:t>в муниципальном образовании Ногликский муниципальный округ Сахалинской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», утвержденной постановлением администрации муниципального образования Ногликский муниципальный округ Сахалинской области от 18.06.2025 № 395, в соответствие с решением Собрания муниципального образования Ногликский муниципальный округ Сахалинской области </w:t>
      </w:r>
      <w:r>
        <w:rPr>
          <w:rFonts w:ascii="Times New Roman" w:hAnsi="Times New Roman"/>
          <w:sz w:val="28"/>
          <w:szCs w:val="28"/>
        </w:rPr>
        <w:t xml:space="preserve">от 04.12.2025 № 110 «О бюджете муниципального образования Ногликский муниципальный округ Сахалинской области на 2026 год и на плановый период 2027 и 2028 годов»,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Порядком разработки, </w:t>
      </w:r>
      <w:r w:rsidR="00BF0CDA">
        <w:rPr>
          <w:rFonts w:ascii="Times New Roman" w:eastAsia="Times New Roman" w:hAnsi="Times New Roman"/>
          <w:sz w:val="28"/>
          <w:szCs w:val="28"/>
          <w:lang w:eastAsia="ru-RU"/>
        </w:rPr>
        <w:t>реализации, мониторинга и оценки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эффективности муниципальных программ муниципального образования Ногликский муниципальный округ Сахалинской области, утвержденным постановлением администрации муниципального образования Ногликский муниципальный округ Сахалинской области от 03.02.2026 № 53, руководствуясь ст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атьей 36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Устава муниципального образования Ногликский муниципальный округ Сахалинской области, администрация муниципального образования Ногликский муниципальный округ Сахалинской области </w:t>
      </w:r>
      <w:r w:rsidR="00954458" w:rsidRPr="00616695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ПОСТАНОВЛЯЕТ:</w:t>
      </w:r>
    </w:p>
    <w:p w14:paraId="3D501868" w14:textId="6885C0FC" w:rsidR="00954458" w:rsidRPr="00311C41" w:rsidRDefault="00954458" w:rsidP="0005320F">
      <w:pPr>
        <w:pStyle w:val="a8"/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Pr="004230B9">
        <w:rPr>
          <w:rFonts w:ascii="Times New Roman" w:eastAsia="Times New Roman" w:hAnsi="Times New Roman"/>
          <w:sz w:val="28"/>
          <w:szCs w:val="28"/>
          <w:lang w:eastAsia="ru-RU"/>
        </w:rPr>
        <w:t xml:space="preserve">Внести в </w:t>
      </w:r>
      <w:r w:rsidR="00A1281D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 администрации муниципального образования Ногликский муниципальный округ Сахалинской области от 18.06.2025 № 395 </w:t>
      </w:r>
      <w:r w:rsidR="00A1281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«Об утверждении муниципальной программы</w:t>
      </w:r>
      <w:r w:rsidRPr="004230B9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5D6FCA">
        <w:rPr>
          <w:rFonts w:ascii="Times New Roman" w:eastAsia="Times New Roman" w:hAnsi="Times New Roman"/>
          <w:sz w:val="28"/>
          <w:szCs w:val="28"/>
          <w:lang w:eastAsia="ru-RU"/>
        </w:rPr>
        <w:t>Совершенствование системы муниципального управления в муниципальном образовании Ногликский муниципальный округ Сахалинской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A1281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230B9">
        <w:rPr>
          <w:rFonts w:ascii="Times New Roman" w:eastAsia="Times New Roman" w:hAnsi="Times New Roman"/>
          <w:sz w:val="28"/>
          <w:szCs w:val="28"/>
          <w:lang w:eastAsia="ru-RU"/>
        </w:rPr>
        <w:t xml:space="preserve">(далее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4230B9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муниципальная программа) следующие изменения:</w:t>
      </w:r>
    </w:p>
    <w:p w14:paraId="44C5334F" w14:textId="77777777" w:rsidR="00954458" w:rsidRDefault="00954458" w:rsidP="0005320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30B9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4230B9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bookmarkStart w:id="1" w:name="_Hlk219306818"/>
      <w:r w:rsidRPr="004230B9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приложении 1 к муниципальной программе:</w:t>
      </w:r>
      <w:bookmarkEnd w:id="1"/>
    </w:p>
    <w:p w14:paraId="406A92A8" w14:textId="05D2D035" w:rsidR="00954458" w:rsidRDefault="00954458" w:rsidP="0005320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61669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разделе 1</w:t>
      </w:r>
      <w:r w:rsidRPr="002A0D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«Основные положения» Паспорта муниципальной программы</w:t>
      </w:r>
      <w:r w:rsidRPr="00616695">
        <w:rPr>
          <w:rFonts w:ascii="Times New Roman" w:eastAsia="Times New Roman" w:hAnsi="Times New Roman"/>
          <w:sz w:val="28"/>
          <w:szCs w:val="28"/>
          <w:lang w:eastAsia="ru-RU"/>
        </w:rPr>
        <w:t xml:space="preserve"> часть «Объемы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финансового обеспечения за весь период реализации, тыс. рублей</w:t>
      </w:r>
      <w:r w:rsidRPr="00616695">
        <w:rPr>
          <w:rFonts w:ascii="Times New Roman" w:eastAsia="Times New Roman" w:hAnsi="Times New Roman"/>
          <w:sz w:val="28"/>
          <w:szCs w:val="28"/>
          <w:lang w:eastAsia="ru-RU"/>
        </w:rPr>
        <w:t>» изложить в следующей редакции:</w:t>
      </w:r>
    </w:p>
    <w:tbl>
      <w:tblPr>
        <w:tblW w:w="10065" w:type="dxa"/>
        <w:tblInd w:w="-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4819"/>
        <w:gridCol w:w="4111"/>
        <w:gridCol w:w="425"/>
        <w:gridCol w:w="284"/>
      </w:tblGrid>
      <w:tr w:rsidR="00954458" w:rsidRPr="00616695" w14:paraId="7DEEAF79" w14:textId="77777777" w:rsidTr="0005320F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891956" w14:textId="77777777" w:rsidR="00954458" w:rsidRPr="00616695" w:rsidRDefault="00954458" w:rsidP="0005320F">
            <w:pPr>
              <w:tabs>
                <w:tab w:val="right" w:pos="351"/>
                <w:tab w:val="center" w:pos="53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2" w:name="_Hlk219305227"/>
            <w:r w:rsidRPr="006166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819" w:type="dxa"/>
            <w:tcBorders>
              <w:left w:val="single" w:sz="4" w:space="0" w:color="auto"/>
            </w:tcBorders>
          </w:tcPr>
          <w:p w14:paraId="4D9DDE12" w14:textId="77777777" w:rsidR="00954458" w:rsidRPr="00616695" w:rsidRDefault="00954458" w:rsidP="0005320F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  <w:r w:rsidRPr="006166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Объемы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финансового обеспечения за весь период реализации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3C5D2C9C" w14:textId="77777777" w:rsidR="00954458" w:rsidRPr="00A5667E" w:rsidRDefault="00954458" w:rsidP="000532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3 040 659,7 тыс. рублей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14:paraId="5D852EDE" w14:textId="77777777" w:rsidR="00954458" w:rsidRDefault="00954458" w:rsidP="0005320F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963DE74" w14:textId="77777777" w:rsidR="00954458" w:rsidRPr="00A5667E" w:rsidRDefault="00954458" w:rsidP="0005320F">
            <w:pPr>
              <w:suppressAutoHyphens/>
              <w:spacing w:after="0" w:line="240" w:lineRule="auto"/>
              <w:ind w:right="-10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»;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759DFE1" w14:textId="77777777" w:rsidR="00954458" w:rsidRPr="00616695" w:rsidRDefault="00954458" w:rsidP="0005320F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</w:p>
        </w:tc>
      </w:tr>
    </w:tbl>
    <w:bookmarkEnd w:id="2"/>
    <w:p w14:paraId="3D02F7E7" w14:textId="77777777" w:rsidR="00954458" w:rsidRDefault="00954458" w:rsidP="0005320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раздел 4 «Финансовое обеспечение муниципальной программы»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Паспорта муниципальной программы</w:t>
      </w:r>
      <w:r w:rsidRPr="0061669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изложить в новой редакции, согласно приложению 1 к настоящему постановлению;</w:t>
      </w:r>
    </w:p>
    <w:p w14:paraId="35ED1B28" w14:textId="77777777" w:rsidR="00954458" w:rsidRDefault="00954458" w:rsidP="0005320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1.2. </w:t>
      </w:r>
      <w:r w:rsidRPr="004230B9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приложении 2 к муниципальной программе раздел 4 «Финансовое обеспечение комплекса процессных мероприятий»</w:t>
      </w:r>
      <w:r w:rsidRPr="00975D3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4230B9">
        <w:rPr>
          <w:rFonts w:ascii="Times New Roman" w:eastAsia="Times New Roman" w:hAnsi="Times New Roman"/>
          <w:sz w:val="28"/>
          <w:szCs w:val="28"/>
          <w:lang w:eastAsia="ru-RU"/>
        </w:rPr>
        <w:t>Паспорт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 комплекса процессных мероприятий «</w:t>
      </w:r>
      <w:r w:rsidRPr="00D463E8">
        <w:rPr>
          <w:rFonts w:ascii="Times New Roman" w:eastAsia="Times New Roman" w:hAnsi="Times New Roman"/>
          <w:sz w:val="28"/>
          <w:szCs w:val="28"/>
          <w:lang w:eastAsia="ru-RU"/>
        </w:rPr>
        <w:t>Обеспечение деятельности органов местного самоуправления и казенных учреждений муниципального образования Ногликский муниципальный округ Сахалинской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изложить в новой редакции, согласно приложению 2 к настоящему постановлению;</w:t>
      </w:r>
    </w:p>
    <w:p w14:paraId="643796E2" w14:textId="31D0C8ED" w:rsidR="00954458" w:rsidRDefault="00954458" w:rsidP="0005320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1.3. </w:t>
      </w:r>
      <w:bookmarkStart w:id="3" w:name="_Hlk219896591"/>
      <w:r w:rsidRPr="004230B9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приложении 3 к муниципальной программе раздел 4 «Финансовое обеспечение </w:t>
      </w:r>
      <w:bookmarkStart w:id="4" w:name="_Hlk219896699"/>
      <w:r>
        <w:rPr>
          <w:rFonts w:ascii="Times New Roman" w:eastAsia="Times New Roman" w:hAnsi="Times New Roman"/>
          <w:sz w:val="28"/>
          <w:szCs w:val="28"/>
          <w:lang w:eastAsia="ru-RU"/>
        </w:rPr>
        <w:t>комплекса процессных мероприятий</w:t>
      </w:r>
      <w:bookmarkEnd w:id="4"/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975D3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4230B9">
        <w:rPr>
          <w:rFonts w:ascii="Times New Roman" w:eastAsia="Times New Roman" w:hAnsi="Times New Roman"/>
          <w:sz w:val="28"/>
          <w:szCs w:val="28"/>
          <w:lang w:eastAsia="ru-RU"/>
        </w:rPr>
        <w:t>Паспорт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 комплекса процессных мероприятий «</w:t>
      </w:r>
      <w:r w:rsidRPr="00D463E8">
        <w:rPr>
          <w:rFonts w:ascii="Times New Roman" w:eastAsia="Times New Roman" w:hAnsi="Times New Roman"/>
          <w:sz w:val="28"/>
          <w:szCs w:val="28"/>
          <w:lang w:eastAsia="ru-RU"/>
        </w:rPr>
        <w:t>Развитие информационного общества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изложить в новой редакции, согласно приложению 3 к настоящему постановлению</w:t>
      </w:r>
      <w:bookmarkEnd w:id="3"/>
      <w:r w:rsidR="0005320F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14:paraId="43A455A3" w14:textId="77777777" w:rsidR="00954458" w:rsidRPr="00616695" w:rsidRDefault="00954458" w:rsidP="0005320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6695">
        <w:rPr>
          <w:rFonts w:ascii="Times New Roman" w:eastAsia="Times New Roman" w:hAnsi="Times New Roman"/>
          <w:sz w:val="28"/>
          <w:szCs w:val="28"/>
          <w:lang w:eastAsia="ru-RU"/>
        </w:rPr>
        <w:t xml:space="preserve">2. Опубликовать настоящее постановление в газете «Знамя труда»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616695">
        <w:rPr>
          <w:rFonts w:ascii="Times New Roman" w:eastAsia="Times New Roman" w:hAnsi="Times New Roman"/>
          <w:sz w:val="28"/>
          <w:szCs w:val="28"/>
          <w:lang w:eastAsia="ru-RU"/>
        </w:rPr>
        <w:t xml:space="preserve">и разместить на официальном сайте муниципального образования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Ногликский муниципальный округ Сахалинской области</w:t>
      </w:r>
      <w:r w:rsidRPr="00616695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информационно-телекоммуникационной </w:t>
      </w:r>
      <w:r w:rsidRPr="00616695">
        <w:rPr>
          <w:rFonts w:ascii="Times New Roman" w:eastAsia="Times New Roman" w:hAnsi="Times New Roman"/>
          <w:sz w:val="28"/>
          <w:szCs w:val="28"/>
          <w:lang w:eastAsia="ru-RU"/>
        </w:rPr>
        <w:t>сети «Интернет».</w:t>
      </w:r>
    </w:p>
    <w:p w14:paraId="12761985" w14:textId="77777777" w:rsidR="00954458" w:rsidRPr="00E2593D" w:rsidRDefault="00954458" w:rsidP="0005320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616695">
        <w:rPr>
          <w:rFonts w:ascii="Times New Roman" w:eastAsia="Times New Roman" w:hAnsi="Times New Roman"/>
          <w:sz w:val="28"/>
          <w:szCs w:val="28"/>
          <w:lang w:eastAsia="ru-RU"/>
        </w:rPr>
        <w:t xml:space="preserve">. Контроль исполнения настоящего постановления возложить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616695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управляющего делами администрации</w:t>
      </w:r>
      <w:r w:rsidRPr="00616695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Ногликский муниципальный округ Сахалинской области</w:t>
      </w:r>
      <w:r w:rsidRPr="0061669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Фомину А.С</w:t>
      </w:r>
      <w:r w:rsidRPr="0061669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DCF5583" w14:textId="77777777" w:rsidR="00E609BC" w:rsidRPr="00D12794" w:rsidRDefault="00E609BC" w:rsidP="000532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DCF558B" w14:textId="77777777" w:rsidR="008629FA" w:rsidRPr="00D12794" w:rsidRDefault="008629FA" w:rsidP="000532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DCF558C" w14:textId="77777777" w:rsidR="008629FA" w:rsidRDefault="008629FA" w:rsidP="000532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0DCF558D" w14:textId="357B8682" w:rsidR="008629FA" w:rsidRPr="008629FA" w:rsidRDefault="008629FA" w:rsidP="000532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</w:t>
      </w:r>
      <w:r w:rsidR="00093B08">
        <w:rPr>
          <w:rFonts w:ascii="Times New Roman" w:hAnsi="Times New Roman"/>
          <w:sz w:val="28"/>
          <w:szCs w:val="28"/>
        </w:rPr>
        <w:t xml:space="preserve"> муниципальный округ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EA01ED">
        <w:rPr>
          <w:rFonts w:ascii="Times New Roman" w:hAnsi="Times New Roman"/>
          <w:sz w:val="28"/>
          <w:szCs w:val="28"/>
        </w:rPr>
        <w:tab/>
        <w:t xml:space="preserve">         </w:t>
      </w:r>
      <w:proofErr w:type="spellStart"/>
      <w:r>
        <w:rPr>
          <w:rFonts w:ascii="Times New Roman" w:hAnsi="Times New Roman"/>
          <w:sz w:val="28"/>
          <w:szCs w:val="28"/>
        </w:rPr>
        <w:t>С.В.</w:t>
      </w:r>
      <w:r w:rsidR="00EA01ED">
        <w:rPr>
          <w:rFonts w:ascii="Times New Roman" w:hAnsi="Times New Roman"/>
          <w:sz w:val="28"/>
          <w:szCs w:val="28"/>
        </w:rPr>
        <w:t>Гурьянов</w:t>
      </w:r>
      <w:proofErr w:type="spellEnd"/>
    </w:p>
    <w:p w14:paraId="0DCF558E" w14:textId="37275BEE" w:rsidR="008629FA" w:rsidRPr="00D12794" w:rsidRDefault="00093B08" w:rsidP="000532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</w:p>
    <w:sectPr w:rsidR="008629FA" w:rsidRPr="00D12794" w:rsidSect="0005320F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B97059" w14:textId="77777777" w:rsidR="004C3193" w:rsidRDefault="004C3193" w:rsidP="0033636C">
      <w:pPr>
        <w:spacing w:after="0" w:line="240" w:lineRule="auto"/>
      </w:pPr>
      <w:r>
        <w:separator/>
      </w:r>
    </w:p>
  </w:endnote>
  <w:endnote w:type="continuationSeparator" w:id="0">
    <w:p w14:paraId="7B86B811" w14:textId="77777777" w:rsidR="004C3193" w:rsidRDefault="004C3193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B1FDB7" w14:textId="77777777" w:rsidR="004C3193" w:rsidRDefault="004C3193" w:rsidP="0033636C">
      <w:pPr>
        <w:spacing w:after="0" w:line="240" w:lineRule="auto"/>
      </w:pPr>
      <w:r>
        <w:separator/>
      </w:r>
    </w:p>
  </w:footnote>
  <w:footnote w:type="continuationSeparator" w:id="0">
    <w:p w14:paraId="2456DD98" w14:textId="77777777" w:rsidR="004C3193" w:rsidRDefault="004C3193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19496293"/>
      <w:docPartObj>
        <w:docPartGallery w:val="Page Numbers (Top of Page)"/>
        <w:docPartUnique/>
      </w:docPartObj>
    </w:sdtPr>
    <w:sdtEndPr/>
    <w:sdtContent>
      <w:p w14:paraId="2ACC9B92" w14:textId="54F739A8" w:rsidR="0005320F" w:rsidRDefault="0005320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1F31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20F"/>
    <w:rsid w:val="00053BD0"/>
    <w:rsid w:val="00093B08"/>
    <w:rsid w:val="000E06E2"/>
    <w:rsid w:val="00185FEC"/>
    <w:rsid w:val="001E1F9F"/>
    <w:rsid w:val="002003DC"/>
    <w:rsid w:val="002A1F31"/>
    <w:rsid w:val="002B5CAC"/>
    <w:rsid w:val="00324701"/>
    <w:rsid w:val="0033636C"/>
    <w:rsid w:val="003E4257"/>
    <w:rsid w:val="004C3193"/>
    <w:rsid w:val="00520CBF"/>
    <w:rsid w:val="008629FA"/>
    <w:rsid w:val="00954458"/>
    <w:rsid w:val="00987DB5"/>
    <w:rsid w:val="00A1281D"/>
    <w:rsid w:val="00A30AF1"/>
    <w:rsid w:val="00AC72C8"/>
    <w:rsid w:val="00B10ED9"/>
    <w:rsid w:val="00B25688"/>
    <w:rsid w:val="00BF0CDA"/>
    <w:rsid w:val="00C02849"/>
    <w:rsid w:val="00D12794"/>
    <w:rsid w:val="00D67BD8"/>
    <w:rsid w:val="00DF7897"/>
    <w:rsid w:val="00E37B8A"/>
    <w:rsid w:val="00E609BC"/>
    <w:rsid w:val="00EA01ED"/>
    <w:rsid w:val="00FC5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F557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95445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A1F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A1F31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DB457B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DB457B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4F7594"/>
    <w:rsid w:val="00B13DA8"/>
    <w:rsid w:val="00C038C0"/>
    <w:rsid w:val="00C95804"/>
    <w:rsid w:val="00CF735B"/>
    <w:rsid w:val="00DB457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56</TotalTime>
  <Pages>1</Pages>
  <Words>547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13</cp:revision>
  <cp:lastPrinted>2026-05-12T03:08:00Z</cp:lastPrinted>
  <dcterms:created xsi:type="dcterms:W3CDTF">2020-04-07T04:52:00Z</dcterms:created>
  <dcterms:modified xsi:type="dcterms:W3CDTF">2026-05-12T03:08:00Z</dcterms:modified>
</cp:coreProperties>
</file>